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C1F955" w14:textId="77777777" w:rsidR="00F518CB" w:rsidRDefault="00F518CB" w:rsidP="00F518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Alexander MARTRAM</w:t>
      </w:r>
      <w:r>
        <w:rPr>
          <w:rFonts w:ascii="Times New Roman" w:hAnsi="Times New Roman" w:cs="Times New Roman"/>
        </w:rPr>
        <w:t xml:space="preserve">      (fl.1483)</w:t>
      </w:r>
    </w:p>
    <w:p w14:paraId="5B872917" w14:textId="77777777" w:rsidR="00F518CB" w:rsidRDefault="00F518CB" w:rsidP="00F518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Abingdon, Berkshire. Staple Merchant.</w:t>
      </w:r>
    </w:p>
    <w:p w14:paraId="6B4030E4" w14:textId="77777777" w:rsidR="00F518CB" w:rsidRDefault="00F518CB" w:rsidP="00F518CB">
      <w:pPr>
        <w:rPr>
          <w:rFonts w:ascii="Times New Roman" w:hAnsi="Times New Roman" w:cs="Times New Roman"/>
        </w:rPr>
      </w:pPr>
    </w:p>
    <w:p w14:paraId="18A09D5B" w14:textId="77777777" w:rsidR="00F518CB" w:rsidRDefault="00F518CB" w:rsidP="00F518CB">
      <w:pPr>
        <w:rPr>
          <w:rFonts w:ascii="Times New Roman" w:hAnsi="Times New Roman" w:cs="Times New Roman"/>
        </w:rPr>
      </w:pPr>
    </w:p>
    <w:p w14:paraId="64C16FB8" w14:textId="77777777" w:rsidR="00F518CB" w:rsidRDefault="00F518CB" w:rsidP="00F518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Nicholas Croke of Oxford, fishmonger(q.v.), brought a plaint of debt</w:t>
      </w:r>
    </w:p>
    <w:p w14:paraId="6BE7C081" w14:textId="77777777" w:rsidR="00F518CB" w:rsidRDefault="00F518CB" w:rsidP="00F518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against him, Alan </w:t>
      </w:r>
      <w:proofErr w:type="spellStart"/>
      <w:r>
        <w:rPr>
          <w:rFonts w:ascii="Times New Roman" w:hAnsi="Times New Roman" w:cs="Times New Roman"/>
        </w:rPr>
        <w:t>Fysshe</w:t>
      </w:r>
      <w:proofErr w:type="spellEnd"/>
      <w:r>
        <w:rPr>
          <w:rFonts w:ascii="Times New Roman" w:hAnsi="Times New Roman" w:cs="Times New Roman"/>
        </w:rPr>
        <w:t xml:space="preserve"> of Stanton </w:t>
      </w:r>
      <w:proofErr w:type="spellStart"/>
      <w:r>
        <w:rPr>
          <w:rFonts w:ascii="Times New Roman" w:hAnsi="Times New Roman" w:cs="Times New Roman"/>
        </w:rPr>
        <w:t>St.John</w:t>
      </w:r>
      <w:proofErr w:type="spellEnd"/>
      <w:r>
        <w:rPr>
          <w:rFonts w:ascii="Times New Roman" w:hAnsi="Times New Roman" w:cs="Times New Roman"/>
        </w:rPr>
        <w:t>, Oxfordshire(q.v.) and</w:t>
      </w:r>
    </w:p>
    <w:p w14:paraId="34D10CD3" w14:textId="77777777" w:rsidR="00F518CB" w:rsidRDefault="00F518CB" w:rsidP="00F518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John Rips of Islip(q.v.).</w:t>
      </w:r>
    </w:p>
    <w:p w14:paraId="52E5CD26" w14:textId="77777777" w:rsidR="00F518CB" w:rsidRDefault="00F518CB" w:rsidP="00F518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54FC041E" w14:textId="77777777" w:rsidR="00F518CB" w:rsidRDefault="00F518CB" w:rsidP="00F518CB">
      <w:pPr>
        <w:rPr>
          <w:rFonts w:ascii="Times New Roman" w:hAnsi="Times New Roman" w:cs="Times New Roman"/>
        </w:rPr>
      </w:pPr>
    </w:p>
    <w:p w14:paraId="6336E084" w14:textId="77777777" w:rsidR="00F518CB" w:rsidRDefault="00F518CB" w:rsidP="00F518CB">
      <w:pPr>
        <w:rPr>
          <w:rFonts w:ascii="Times New Roman" w:hAnsi="Times New Roman" w:cs="Times New Roman"/>
        </w:rPr>
      </w:pPr>
    </w:p>
    <w:p w14:paraId="4D778B65" w14:textId="2AA354DA" w:rsidR="006B2F86" w:rsidRPr="006F445C" w:rsidRDefault="00F518CB" w:rsidP="006F44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October 2019</w:t>
      </w:r>
      <w:bookmarkStart w:id="0" w:name="_GoBack"/>
      <w:bookmarkEnd w:id="0"/>
    </w:p>
    <w:sectPr w:rsidR="006B2F86" w:rsidRPr="006F445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8EEA24" w14:textId="77777777" w:rsidR="00F518CB" w:rsidRDefault="00F518CB" w:rsidP="00E71FC3">
      <w:r>
        <w:separator/>
      </w:r>
    </w:p>
  </w:endnote>
  <w:endnote w:type="continuationSeparator" w:id="0">
    <w:p w14:paraId="455DD949" w14:textId="77777777" w:rsidR="00F518CB" w:rsidRDefault="00F518C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B74E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2B8F88" w14:textId="77777777" w:rsidR="00F518CB" w:rsidRDefault="00F518CB" w:rsidP="00E71FC3">
      <w:r>
        <w:separator/>
      </w:r>
    </w:p>
  </w:footnote>
  <w:footnote w:type="continuationSeparator" w:id="0">
    <w:p w14:paraId="56146389" w14:textId="77777777" w:rsidR="00F518CB" w:rsidRDefault="00F518C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8CB"/>
    <w:rsid w:val="001A7C09"/>
    <w:rsid w:val="00577BD5"/>
    <w:rsid w:val="00656CBA"/>
    <w:rsid w:val="006A1F77"/>
    <w:rsid w:val="006F445C"/>
    <w:rsid w:val="00733BE7"/>
    <w:rsid w:val="00AB52E8"/>
    <w:rsid w:val="00B16D3F"/>
    <w:rsid w:val="00BB41AC"/>
    <w:rsid w:val="00E71FC3"/>
    <w:rsid w:val="00EF4813"/>
    <w:rsid w:val="00F51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5C9BAF"/>
  <w15:chartTrackingRefBased/>
  <w15:docId w15:val="{D0A89B86-46F1-41E2-A9A3-5899BA94E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518C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2019-11-02T21:10:00Z</dcterms:created>
  <dcterms:modified xsi:type="dcterms:W3CDTF">2019-11-02T21:12:00Z</dcterms:modified>
</cp:coreProperties>
</file>